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73877E" w14:textId="77777777" w:rsidR="006B2D89" w:rsidRDefault="006B2D89" w:rsidP="00594BDE">
      <w:pPr>
        <w:pStyle w:val="Heading1"/>
      </w:pPr>
    </w:p>
    <w:p w14:paraId="14485E9E" w14:textId="40EFE86B" w:rsidR="00306BD2" w:rsidRDefault="00306BD2" w:rsidP="00594BDE">
      <w:pPr>
        <w:pStyle w:val="Heading1"/>
      </w:pPr>
      <w:r w:rsidRPr="00306BD2">
        <w:rPr>
          <w:noProof/>
        </w:rPr>
        <mc:AlternateContent>
          <mc:Choice Requires="wps">
            <w:drawing>
              <wp:anchor distT="0" distB="0" distL="114300" distR="114300" simplePos="0" relativeHeight="251685888" behindDoc="0" locked="0" layoutInCell="1" allowOverlap="1" wp14:anchorId="657F73C2" wp14:editId="268ECA2A">
                <wp:simplePos x="0" y="0"/>
                <wp:positionH relativeFrom="page">
                  <wp:posOffset>5263018</wp:posOffset>
                </wp:positionH>
                <wp:positionV relativeFrom="page">
                  <wp:posOffset>1531620</wp:posOffset>
                </wp:positionV>
                <wp:extent cx="2162810" cy="6807200"/>
                <wp:effectExtent l="0" t="0" r="0" b="0"/>
                <wp:wrapThrough wrapText="bothSides">
                  <wp:wrapPolygon edited="0">
                    <wp:start x="0" y="0"/>
                    <wp:lineTo x="0" y="21560"/>
                    <wp:lineTo x="21435" y="21560"/>
                    <wp:lineTo x="21435" y="0"/>
                    <wp:lineTo x="0" y="0"/>
                  </wp:wrapPolygon>
                </wp:wrapThrough>
                <wp:docPr id="51" name="Text Box 51"/>
                <wp:cNvGraphicFramePr/>
                <a:graphic xmlns:a="http://schemas.openxmlformats.org/drawingml/2006/main">
                  <a:graphicData uri="http://schemas.microsoft.com/office/word/2010/wordprocessingShape">
                    <wps:wsp>
                      <wps:cNvSpPr txBox="1"/>
                      <wps:spPr>
                        <a:xfrm>
                          <a:off x="0" y="0"/>
                          <a:ext cx="2162810" cy="6807200"/>
                        </a:xfrm>
                        <a:prstGeom prst="rect">
                          <a:avLst/>
                        </a:prstGeom>
                        <a:solidFill>
                          <a:srgbClr val="FA6400"/>
                        </a:solid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6095062D" w14:textId="77777777" w:rsidR="00306BD2" w:rsidRPr="00664D45" w:rsidRDefault="00306BD2" w:rsidP="00306BD2">
                            <w:pPr>
                              <w:rPr>
                                <w:rFonts w:ascii="Helvetica Neue LT Std 85 Heavy" w:hAnsi="Helvetica Neue LT Std 85 Heavy"/>
                                <w:b/>
                                <w:bCs/>
                                <w:color w:val="FFFFFF" w:themeColor="background1"/>
                                <w:sz w:val="40"/>
                                <w:szCs w:val="40"/>
                              </w:rPr>
                            </w:pPr>
                            <w:r w:rsidRPr="00664D45">
                              <w:rPr>
                                <w:rFonts w:ascii="Helvetica Neue LT Std 85 Heavy" w:hAnsi="Helvetica Neue LT Std 85 Heavy"/>
                                <w:b/>
                                <w:bCs/>
                                <w:color w:val="FFFFFF" w:themeColor="background1"/>
                                <w:sz w:val="40"/>
                                <w:szCs w:val="40"/>
                              </w:rPr>
                              <w:t>IMPORTANT MILESTONES</w:t>
                            </w:r>
                          </w:p>
                          <w:p w14:paraId="501AC7FC" w14:textId="77777777" w:rsidR="00306BD2" w:rsidRDefault="00306BD2" w:rsidP="00306BD2">
                            <w:pPr>
                              <w:numPr>
                                <w:ilvl w:val="0"/>
                                <w:numId w:val="1"/>
                              </w:numPr>
                              <w:ind w:left="630"/>
                              <w:rPr>
                                <w:rFonts w:ascii="HelveticaNeueLT Std" w:hAnsi="HelveticaNeueLT Std"/>
                              </w:rPr>
                            </w:pPr>
                            <w:r w:rsidRPr="007B644F">
                              <w:rPr>
                                <w:rFonts w:ascii="HelveticaNeueLT Std" w:hAnsi="HelveticaNeueLT Std"/>
                              </w:rPr>
                              <w:t>Bulleted list</w:t>
                            </w:r>
                          </w:p>
                          <w:p w14:paraId="2E76EE02" w14:textId="77777777" w:rsidR="00306BD2" w:rsidRDefault="00306BD2" w:rsidP="00306BD2">
                            <w:pPr>
                              <w:numPr>
                                <w:ilvl w:val="0"/>
                                <w:numId w:val="1"/>
                              </w:numPr>
                              <w:ind w:left="630"/>
                              <w:rPr>
                                <w:rFonts w:ascii="HelveticaNeueLT Std" w:hAnsi="HelveticaNeueLT Std"/>
                              </w:rPr>
                            </w:pPr>
                            <w:r>
                              <w:rPr>
                                <w:rFonts w:ascii="HelveticaNeueLT Std" w:hAnsi="HelveticaNeueLT Std"/>
                              </w:rPr>
                              <w:t>Bulleted list</w:t>
                            </w:r>
                          </w:p>
                          <w:p w14:paraId="239585F0" w14:textId="77777777" w:rsidR="00306BD2" w:rsidRPr="007B644F" w:rsidRDefault="00306BD2" w:rsidP="00306BD2">
                            <w:pPr>
                              <w:numPr>
                                <w:ilvl w:val="0"/>
                                <w:numId w:val="1"/>
                              </w:numPr>
                              <w:ind w:left="630"/>
                              <w:rPr>
                                <w:rFonts w:ascii="HelveticaNeueLT Std" w:hAnsi="HelveticaNeueLT Std"/>
                              </w:rPr>
                            </w:pPr>
                            <w:r>
                              <w:rPr>
                                <w:rFonts w:ascii="HelveticaNeueLT Std" w:hAnsi="HelveticaNeueLT Std"/>
                              </w:rPr>
                              <w:t>Bulleted list</w:t>
                            </w:r>
                          </w:p>
                          <w:p w14:paraId="3A401F68" w14:textId="77777777" w:rsidR="00306BD2" w:rsidRPr="007B644F" w:rsidRDefault="00306BD2" w:rsidP="00306BD2">
                            <w:pPr>
                              <w:rPr>
                                <w:rFonts w:ascii="HelveticaNeueLT Std" w:hAnsi="HelveticaNeueLT Std"/>
                              </w:rPr>
                            </w:pPr>
                          </w:p>
                          <w:p w14:paraId="49019CBE" w14:textId="77777777" w:rsidR="00306BD2" w:rsidRDefault="00306BD2" w:rsidP="00306B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7F73C2" id="_x0000_t202" coordsize="21600,21600" o:spt="202" path="m,l,21600r21600,l21600,xe">
                <v:stroke joinstyle="miter"/>
                <v:path gradientshapeok="t" o:connecttype="rect"/>
              </v:shapetype>
              <v:shape id="Text Box 51" o:spid="_x0000_s1026" type="#_x0000_t202" style="position:absolute;margin-left:414.4pt;margin-top:120.6pt;width:170.3pt;height:536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" fillcolor="#fa6400" stroked="f">
                <v:textbox>
                  <w:txbxContent>
                    <w:p w14:paraId="6095062D" w14:textId="77777777" w:rsidR="00306BD2" w:rsidRPr="00664D45" w:rsidRDefault="00306BD2" w:rsidP="00306BD2">
                      <w:pPr>
                        <w:rPr>
                          <w:rFonts w:ascii="Helvetica Neue LT Std 85 Heavy" w:hAnsi="Helvetica Neue LT Std 85 Heavy"/>
                          <w:b/>
                          <w:bCs/>
                          <w:color w:val="FFFFFF" w:themeColor="background1"/>
                          <w:sz w:val="40"/>
                          <w:szCs w:val="40"/>
                        </w:rPr>
                      </w:pPr>
                      <w:r w:rsidRPr="00664D45">
                        <w:rPr>
                          <w:rFonts w:ascii="Helvetica Neue LT Std 85 Heavy" w:hAnsi="Helvetica Neue LT Std 85 Heavy"/>
                          <w:b/>
                          <w:bCs/>
                          <w:color w:val="FFFFFF" w:themeColor="background1"/>
                          <w:sz w:val="40"/>
                          <w:szCs w:val="40"/>
                        </w:rPr>
                        <w:t>IMPORTANT MILESTONES</w:t>
                      </w:r>
                    </w:p>
                    <w:p w14:paraId="501AC7FC" w14:textId="77777777" w:rsidR="00306BD2" w:rsidRDefault="00306BD2" w:rsidP="00306BD2">
                      <w:pPr>
                        <w:numPr>
                          <w:ilvl w:val="0"/>
                          <w:numId w:val="1"/>
                        </w:numPr>
                        <w:ind w:left="630"/>
                        <w:rPr>
                          <w:rFonts w:ascii="HelveticaNeueLT Std" w:hAnsi="HelveticaNeueLT Std"/>
                        </w:rPr>
                      </w:pPr>
                      <w:r w:rsidRPr="007B644F">
                        <w:rPr>
                          <w:rFonts w:ascii="HelveticaNeueLT Std" w:hAnsi="HelveticaNeueLT Std"/>
                        </w:rPr>
                        <w:t>Bulleted list</w:t>
                      </w:r>
                    </w:p>
                    <w:p w14:paraId="2E76EE02" w14:textId="77777777" w:rsidR="00306BD2" w:rsidRDefault="00306BD2" w:rsidP="00306BD2">
                      <w:pPr>
                        <w:numPr>
                          <w:ilvl w:val="0"/>
                          <w:numId w:val="1"/>
                        </w:numPr>
                        <w:ind w:left="630"/>
                        <w:rPr>
                          <w:rFonts w:ascii="HelveticaNeueLT Std" w:hAnsi="HelveticaNeueLT Std"/>
                        </w:rPr>
                      </w:pPr>
                      <w:r>
                        <w:rPr>
                          <w:rFonts w:ascii="HelveticaNeueLT Std" w:hAnsi="HelveticaNeueLT Std"/>
                        </w:rPr>
                        <w:t>Bulleted list</w:t>
                      </w:r>
                    </w:p>
                    <w:p w14:paraId="239585F0" w14:textId="77777777" w:rsidR="00306BD2" w:rsidRPr="007B644F" w:rsidRDefault="00306BD2" w:rsidP="00306BD2">
                      <w:pPr>
                        <w:numPr>
                          <w:ilvl w:val="0"/>
                          <w:numId w:val="1"/>
                        </w:numPr>
                        <w:ind w:left="630"/>
                        <w:rPr>
                          <w:rFonts w:ascii="HelveticaNeueLT Std" w:hAnsi="HelveticaNeueLT Std"/>
                        </w:rPr>
                      </w:pPr>
                      <w:r>
                        <w:rPr>
                          <w:rFonts w:ascii="HelveticaNeueLT Std" w:hAnsi="HelveticaNeueLT Std"/>
                        </w:rPr>
                        <w:t>Bulleted list</w:t>
                      </w:r>
                    </w:p>
                    <w:p w14:paraId="3A401F68" w14:textId="77777777" w:rsidR="00306BD2" w:rsidRPr="007B644F" w:rsidRDefault="00306BD2" w:rsidP="00306BD2">
                      <w:pPr>
                        <w:rPr>
                          <w:rFonts w:ascii="HelveticaNeueLT Std" w:hAnsi="HelveticaNeueLT Std"/>
                        </w:rPr>
                      </w:pPr>
                    </w:p>
                    <w:p w14:paraId="49019CBE" w14:textId="77777777" w:rsidR="00306BD2" w:rsidRDefault="00306BD2" w:rsidP="00306BD2"/>
                  </w:txbxContent>
                </v:textbox>
                <w10:wrap type="through" anchorx="page" anchory="page"/>
              </v:shape>
            </w:pict>
          </mc:Fallback>
        </mc:AlternateContent>
      </w:r>
      <w:r w:rsidRPr="00306BD2">
        <w:rPr>
          <w:noProof/>
        </w:rPr>
        <w:drawing>
          <wp:anchor distT="0" distB="0" distL="114300" distR="114300" simplePos="0" relativeHeight="251684864" behindDoc="0" locked="0" layoutInCell="1" allowOverlap="1" wp14:anchorId="005966A5" wp14:editId="5BCD08C3">
            <wp:simplePos x="0" y="0"/>
            <wp:positionH relativeFrom="page">
              <wp:posOffset>5263515</wp:posOffset>
            </wp:positionH>
            <wp:positionV relativeFrom="page">
              <wp:posOffset>1531620</wp:posOffset>
            </wp:positionV>
            <wp:extent cx="2162810" cy="6807200"/>
            <wp:effectExtent l="0" t="0" r="0" b="0"/>
            <wp:wrapThrough wrapText="bothSides">
              <wp:wrapPolygon edited="0">
                <wp:start x="0" y="0"/>
                <wp:lineTo x="0" y="21560"/>
                <wp:lineTo x="21435" y="21560"/>
                <wp:lineTo x="21435" y="0"/>
                <wp:lineTo x="0" y="0"/>
              </wp:wrapPolygon>
            </wp:wrapThrough>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162810" cy="680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6BD2">
        <w:rPr>
          <w:noProof/>
        </w:rPr>
        <mc:AlternateContent>
          <mc:Choice Requires="wps">
            <w:drawing>
              <wp:anchor distT="0" distB="0" distL="114300" distR="114300" simplePos="0" relativeHeight="251682816" behindDoc="0" locked="0" layoutInCell="1" allowOverlap="1" wp14:anchorId="4016B736" wp14:editId="71A4F697">
                <wp:simplePos x="0" y="0"/>
                <wp:positionH relativeFrom="page">
                  <wp:posOffset>683260</wp:posOffset>
                </wp:positionH>
                <wp:positionV relativeFrom="page">
                  <wp:posOffset>3252470</wp:posOffset>
                </wp:positionV>
                <wp:extent cx="2067560" cy="1777365"/>
                <wp:effectExtent l="0" t="0" r="0" b="635"/>
                <wp:wrapThrough wrapText="bothSides">
                  <wp:wrapPolygon edited="0">
                    <wp:start x="265" y="0"/>
                    <wp:lineTo x="265" y="21299"/>
                    <wp:lineTo x="20963" y="21299"/>
                    <wp:lineTo x="20963" y="0"/>
                    <wp:lineTo x="265" y="0"/>
                  </wp:wrapPolygon>
                </wp:wrapThrough>
                <wp:docPr id="43" name="Text Box 43"/>
                <wp:cNvGraphicFramePr/>
                <a:graphic xmlns:a="http://schemas.openxmlformats.org/drawingml/2006/main">
                  <a:graphicData uri="http://schemas.microsoft.com/office/word/2010/wordprocessingShape">
                    <wps:wsp>
                      <wps:cNvSpPr txBox="1"/>
                      <wps:spPr>
                        <a:xfrm>
                          <a:off x="0" y="0"/>
                          <a:ext cx="2067560" cy="177736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7F70D23F" w14:textId="77777777" w:rsidR="00306BD2" w:rsidRPr="00664D45" w:rsidRDefault="00306BD2" w:rsidP="00306BD2">
                            <w:pPr>
                              <w:rPr>
                                <w:rFonts w:ascii="Helvetica Neue LT Std 85 Heavy" w:hAnsi="Helvetica Neue LT Std 85 Heavy"/>
                                <w:b/>
                                <w:bCs/>
                              </w:rPr>
                            </w:pPr>
                            <w:r w:rsidRPr="00664D45">
                              <w:rPr>
                                <w:rFonts w:ascii="Helvetica Neue LT Std 85 Heavy" w:hAnsi="Helvetica Neue LT Std 85 Heavy"/>
                                <w:b/>
                                <w:bCs/>
                              </w:rPr>
                              <w:softHyphen/>
                              <w:t xml:space="preserve">THESE BOXES CAN BE RESIZED, REARRANGED </w:t>
                            </w:r>
                          </w:p>
                          <w:p w14:paraId="263EC4FB" w14:textId="77777777" w:rsidR="00306BD2" w:rsidRPr="007B644F" w:rsidRDefault="00306BD2" w:rsidP="00306BD2">
                            <w:pPr>
                              <w:rPr>
                                <w:rFonts w:ascii="HelveticaNeueLT Std" w:hAnsi="HelveticaNeueLT Std"/>
                              </w:rPr>
                            </w:pPr>
                            <w:r>
                              <w:rPr>
                                <w:rFonts w:ascii="HelveticaNeueLT Std" w:hAnsi="HelveticaNeueLT Std"/>
                              </w:rPr>
                              <w:t>Body text can go here.</w:t>
                            </w:r>
                          </w:p>
                          <w:p w14:paraId="5117A208" w14:textId="77777777" w:rsidR="00306BD2" w:rsidRDefault="00306BD2" w:rsidP="00306B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16B736" id="Text Box 43" o:spid="_x0000_s1027" type="#_x0000_t202" style="position:absolute;margin-left:53.8pt;margin-top:256.1pt;width:162.8pt;height:139.9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" filled="f" stroked="f">
                <v:textbox>
                  <w:txbxContent>
                    <w:p w14:paraId="7F70D23F" w14:textId="77777777" w:rsidR="00306BD2" w:rsidRPr="00664D45" w:rsidRDefault="00306BD2" w:rsidP="00306BD2">
                      <w:pPr>
                        <w:rPr>
                          <w:rFonts w:ascii="Helvetica Neue LT Std 85 Heavy" w:hAnsi="Helvetica Neue LT Std 85 Heavy"/>
                          <w:b/>
                          <w:bCs/>
                        </w:rPr>
                      </w:pPr>
                      <w:r w:rsidRPr="00664D45">
                        <w:rPr>
                          <w:rFonts w:ascii="Helvetica Neue LT Std 85 Heavy" w:hAnsi="Helvetica Neue LT Std 85 Heavy"/>
                          <w:b/>
                          <w:bCs/>
                        </w:rPr>
                        <w:softHyphen/>
                        <w:t xml:space="preserve">THESE BOXES CAN BE RESIZED, REARRANGED </w:t>
                      </w:r>
                    </w:p>
                    <w:p w14:paraId="263EC4FB" w14:textId="77777777" w:rsidR="00306BD2" w:rsidRPr="007B644F" w:rsidRDefault="00306BD2" w:rsidP="00306BD2">
                      <w:pPr>
                        <w:rPr>
                          <w:rFonts w:ascii="HelveticaNeueLT Std" w:hAnsi="HelveticaNeueLT Std"/>
                        </w:rPr>
                      </w:pPr>
                      <w:r>
                        <w:rPr>
                          <w:rFonts w:ascii="HelveticaNeueLT Std" w:hAnsi="HelveticaNeueLT Std"/>
                        </w:rPr>
                        <w:t>Body text can go here.</w:t>
                      </w:r>
                    </w:p>
                    <w:p w14:paraId="5117A208" w14:textId="77777777" w:rsidR="00306BD2" w:rsidRDefault="00306BD2" w:rsidP="00306BD2"/>
                  </w:txbxContent>
                </v:textbox>
                <w10:wrap type="through" anchorx="page" anchory="page"/>
              </v:shape>
            </w:pict>
          </mc:Fallback>
        </mc:AlternateContent>
      </w:r>
      <w:r w:rsidRPr="00306BD2">
        <w:rPr>
          <w:noProof/>
        </w:rPr>
        <mc:AlternateContent>
          <mc:Choice Requires="wps">
            <w:drawing>
              <wp:anchor distT="0" distB="0" distL="114300" distR="114300" simplePos="0" relativeHeight="251681792" behindDoc="0" locked="0" layoutInCell="1" allowOverlap="1" wp14:anchorId="1C1779A8" wp14:editId="58FBC275">
                <wp:simplePos x="0" y="0"/>
                <wp:positionH relativeFrom="page">
                  <wp:posOffset>607060</wp:posOffset>
                </wp:positionH>
                <wp:positionV relativeFrom="page">
                  <wp:posOffset>1525270</wp:posOffset>
                </wp:positionV>
                <wp:extent cx="4521200" cy="1727200"/>
                <wp:effectExtent l="0" t="0" r="0" b="0"/>
                <wp:wrapThrough wrapText="bothSides">
                  <wp:wrapPolygon edited="0">
                    <wp:start x="121" y="0"/>
                    <wp:lineTo x="121" y="21282"/>
                    <wp:lineTo x="21357" y="21282"/>
                    <wp:lineTo x="21357" y="0"/>
                    <wp:lineTo x="121" y="0"/>
                  </wp:wrapPolygon>
                </wp:wrapThrough>
                <wp:docPr id="42" name="Text Box 42"/>
                <wp:cNvGraphicFramePr/>
                <a:graphic xmlns:a="http://schemas.openxmlformats.org/drawingml/2006/main">
                  <a:graphicData uri="http://schemas.microsoft.com/office/word/2010/wordprocessingShape">
                    <wps:wsp>
                      <wps:cNvSpPr txBox="1"/>
                      <wps:spPr>
                        <a:xfrm>
                          <a:off x="0" y="0"/>
                          <a:ext cx="4521200" cy="172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791BE4FE" w14:textId="77777777" w:rsidR="00306BD2" w:rsidRPr="00166C07" w:rsidRDefault="00306BD2" w:rsidP="00306BD2">
                            <w:pPr>
                              <w:rPr>
                                <w:rFonts w:ascii="Helvetica Neue LT Std 85 Heavy" w:hAnsi="Helvetica Neue LT Std 85 Heavy"/>
                                <w:b/>
                                <w:bCs/>
                                <w:color w:val="FA6400"/>
                                <w:sz w:val="44"/>
                                <w:szCs w:val="44"/>
                              </w:rPr>
                            </w:pPr>
                            <w:r w:rsidRPr="00166C07">
                              <w:rPr>
                                <w:rFonts w:ascii="Helvetica Neue LT Std 85 Heavy" w:hAnsi="Helvetica Neue LT Std 85 Heavy"/>
                                <w:b/>
                                <w:bCs/>
                                <w:color w:val="FA6400"/>
                                <w:sz w:val="44"/>
                                <w:szCs w:val="44"/>
                              </w:rPr>
                              <w:t>HEADLINE HERE IN ALL CAPS</w:t>
                            </w:r>
                          </w:p>
                          <w:p w14:paraId="3E2CE1EE" w14:textId="77777777" w:rsidR="00306BD2" w:rsidRPr="00664D45" w:rsidRDefault="00306BD2" w:rsidP="00306BD2">
                            <w:pPr>
                              <w:rPr>
                                <w:rFonts w:ascii="Helvetica Neue LT Std 85 Heavy" w:hAnsi="Helvetica Neue LT Std 85 Heavy"/>
                                <w:b/>
                                <w:bCs/>
                              </w:rPr>
                            </w:pPr>
                            <w:r w:rsidRPr="00664D45">
                              <w:rPr>
                                <w:rFonts w:ascii="Helvetica Neue LT Std 85 Heavy" w:hAnsi="Helvetica Neue LT Std 85 Heavy"/>
                                <w:b/>
                                <w:bCs/>
                              </w:rPr>
                              <w:t xml:space="preserve">SUBHEAD STYLE </w:t>
                            </w:r>
                          </w:p>
                          <w:p w14:paraId="5AE43276" w14:textId="77777777" w:rsidR="00306BD2" w:rsidRPr="00664D45" w:rsidRDefault="00306BD2" w:rsidP="00306BD2">
                            <w:pPr>
                              <w:rPr>
                                <w:rFonts w:ascii="Helvetica Neue LT Std 55 Roman" w:hAnsi="Helvetica Neue LT Std 55 Roman"/>
                              </w:rPr>
                            </w:pPr>
                            <w:r w:rsidRPr="00664D45">
                              <w:rPr>
                                <w:rFonts w:ascii="Helvetica Neue LT Std 55 Roman" w:hAnsi="Helvetica Neue LT Std 55 Roman"/>
                              </w:rPr>
                              <w:t>Body text style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1779A8" id="Text Box 42" o:spid="_x0000_s1028" type="#_x0000_t202" style="position:absolute;margin-left:47.8pt;margin-top:120.1pt;width:356pt;height:136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" filled="f" stroked="f">
                <v:textbox>
                  <w:txbxContent>
                    <w:p w14:paraId="791BE4FE" w14:textId="77777777" w:rsidR="00306BD2" w:rsidRPr="00166C07" w:rsidRDefault="00306BD2" w:rsidP="00306BD2">
                      <w:pPr>
                        <w:rPr>
                          <w:rFonts w:ascii="Helvetica Neue LT Std 85 Heavy" w:hAnsi="Helvetica Neue LT Std 85 Heavy"/>
                          <w:b/>
                          <w:bCs/>
                          <w:color w:val="FA6400"/>
                          <w:sz w:val="44"/>
                          <w:szCs w:val="44"/>
                        </w:rPr>
                      </w:pPr>
                      <w:r w:rsidRPr="00166C07">
                        <w:rPr>
                          <w:rFonts w:ascii="Helvetica Neue LT Std 85 Heavy" w:hAnsi="Helvetica Neue LT Std 85 Heavy"/>
                          <w:b/>
                          <w:bCs/>
                          <w:color w:val="FA6400"/>
                          <w:sz w:val="44"/>
                          <w:szCs w:val="44"/>
                        </w:rPr>
                        <w:t>HEADLINE HERE IN ALL CAPS</w:t>
                      </w:r>
                    </w:p>
                    <w:p w14:paraId="3E2CE1EE" w14:textId="77777777" w:rsidR="00306BD2" w:rsidRPr="00664D45" w:rsidRDefault="00306BD2" w:rsidP="00306BD2">
                      <w:pPr>
                        <w:rPr>
                          <w:rFonts w:ascii="Helvetica Neue LT Std 85 Heavy" w:hAnsi="Helvetica Neue LT Std 85 Heavy"/>
                          <w:b/>
                          <w:bCs/>
                        </w:rPr>
                      </w:pPr>
                      <w:r w:rsidRPr="00664D45">
                        <w:rPr>
                          <w:rFonts w:ascii="Helvetica Neue LT Std 85 Heavy" w:hAnsi="Helvetica Neue LT Std 85 Heavy"/>
                          <w:b/>
                          <w:bCs/>
                        </w:rPr>
                        <w:t xml:space="preserve">SUBHEAD STYLE </w:t>
                      </w:r>
                    </w:p>
                    <w:p w14:paraId="5AE43276" w14:textId="77777777" w:rsidR="00306BD2" w:rsidRPr="00664D45" w:rsidRDefault="00306BD2" w:rsidP="00306BD2">
                      <w:pPr>
                        <w:rPr>
                          <w:rFonts w:ascii="Helvetica Neue LT Std 55 Roman" w:hAnsi="Helvetica Neue LT Std 55 Roman"/>
                        </w:rPr>
                      </w:pPr>
                      <w:r w:rsidRPr="00664D45">
                        <w:rPr>
                          <w:rFonts w:ascii="Helvetica Neue LT Std 55 Roman" w:hAnsi="Helvetica Neue LT Std 55 Roman"/>
                        </w:rPr>
                        <w:t>Body text style</w:t>
                      </w:r>
                    </w:p>
                  </w:txbxContent>
                </v:textbox>
                <w10:wrap type="through" anchorx="page" anchory="page"/>
              </v:shape>
            </w:pict>
          </mc:Fallback>
        </mc:AlternateContent>
      </w:r>
      <w:r w:rsidRPr="00306BD2">
        <w:rPr>
          <w:noProof/>
        </w:rPr>
        <w:drawing>
          <wp:anchor distT="0" distB="0" distL="114300" distR="114300" simplePos="0" relativeHeight="251680768" behindDoc="0" locked="0" layoutInCell="1" allowOverlap="1" wp14:anchorId="0D663B65" wp14:editId="4A45207A">
            <wp:simplePos x="0" y="0"/>
            <wp:positionH relativeFrom="page">
              <wp:posOffset>650240</wp:posOffset>
            </wp:positionH>
            <wp:positionV relativeFrom="page">
              <wp:posOffset>6779895</wp:posOffset>
            </wp:positionV>
            <wp:extent cx="4345940" cy="1552575"/>
            <wp:effectExtent l="0" t="0" r="0" b="0"/>
            <wp:wrapThrough wrapText="bothSides">
              <wp:wrapPolygon edited="0">
                <wp:start x="0" y="0"/>
                <wp:lineTo x="0" y="21202"/>
                <wp:lineTo x="21461" y="21202"/>
                <wp:lineTo x="21461" y="0"/>
                <wp:lineTo x="0" y="0"/>
              </wp:wrapPolygon>
            </wp:wrapThrough>
            <wp:docPr id="4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45940" cy="1552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6BD2">
        <w:rPr>
          <w:noProof/>
        </w:rPr>
        <w:drawing>
          <wp:anchor distT="0" distB="0" distL="114300" distR="114300" simplePos="0" relativeHeight="251679744" behindDoc="0" locked="0" layoutInCell="1" allowOverlap="1" wp14:anchorId="4A87A81F" wp14:editId="399CAA7C">
            <wp:simplePos x="0" y="0"/>
            <wp:positionH relativeFrom="page">
              <wp:posOffset>650240</wp:posOffset>
            </wp:positionH>
            <wp:positionV relativeFrom="page">
              <wp:posOffset>5154295</wp:posOffset>
            </wp:positionV>
            <wp:extent cx="2700020" cy="1501775"/>
            <wp:effectExtent l="0" t="0" r="0" b="0"/>
            <wp:wrapThrough wrapText="bothSides">
              <wp:wrapPolygon edited="0">
                <wp:start x="0" y="0"/>
                <wp:lineTo x="0" y="21189"/>
                <wp:lineTo x="21336" y="21189"/>
                <wp:lineTo x="21336" y="0"/>
                <wp:lineTo x="0" y="0"/>
              </wp:wrapPolygon>
            </wp:wrapThrough>
            <wp:docPr id="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0020" cy="1501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6BD2">
        <w:rPr>
          <w:noProof/>
        </w:rPr>
        <w:drawing>
          <wp:anchor distT="0" distB="0" distL="114300" distR="114300" simplePos="0" relativeHeight="251678720" behindDoc="0" locked="0" layoutInCell="1" allowOverlap="1" wp14:anchorId="3BAB5762" wp14:editId="2AC0983A">
            <wp:simplePos x="0" y="0"/>
            <wp:positionH relativeFrom="page">
              <wp:posOffset>3482340</wp:posOffset>
            </wp:positionH>
            <wp:positionV relativeFrom="page">
              <wp:posOffset>5154295</wp:posOffset>
            </wp:positionV>
            <wp:extent cx="1513840" cy="1501775"/>
            <wp:effectExtent l="0" t="0" r="10160" b="0"/>
            <wp:wrapThrough wrapText="bothSides">
              <wp:wrapPolygon edited="0">
                <wp:start x="0" y="0"/>
                <wp:lineTo x="0" y="21189"/>
                <wp:lineTo x="21383" y="21189"/>
                <wp:lineTo x="21383" y="0"/>
                <wp:lineTo x="0" y="0"/>
              </wp:wrapPolygon>
            </wp:wrapThrough>
            <wp:docPr id="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13840" cy="1501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6BD2">
        <w:rPr>
          <w:noProof/>
        </w:rPr>
        <w:drawing>
          <wp:anchor distT="0" distB="0" distL="114300" distR="114300" simplePos="0" relativeHeight="251677696" behindDoc="0" locked="0" layoutInCell="1" allowOverlap="1" wp14:anchorId="3E5B52C1" wp14:editId="51D6712C">
            <wp:simplePos x="0" y="0"/>
            <wp:positionH relativeFrom="page">
              <wp:posOffset>2895600</wp:posOffset>
            </wp:positionH>
            <wp:positionV relativeFrom="page">
              <wp:posOffset>3252470</wp:posOffset>
            </wp:positionV>
            <wp:extent cx="2100580" cy="1778000"/>
            <wp:effectExtent l="0" t="0" r="7620" b="0"/>
            <wp:wrapThrough wrapText="bothSides">
              <wp:wrapPolygon edited="0">
                <wp:start x="0" y="0"/>
                <wp:lineTo x="0" y="21291"/>
                <wp:lineTo x="21417" y="21291"/>
                <wp:lineTo x="21417" y="0"/>
                <wp:lineTo x="0" y="0"/>
              </wp:wrapPolygon>
            </wp:wrapThrough>
            <wp:docPr id="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00580" cy="1778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6BD2">
        <w:rPr>
          <w:noProof/>
        </w:rPr>
        <w:drawing>
          <wp:anchor distT="0" distB="0" distL="114300" distR="114300" simplePos="0" relativeHeight="251676672" behindDoc="0" locked="0" layoutInCell="1" allowOverlap="1" wp14:anchorId="6406C28B" wp14:editId="253152C8">
            <wp:simplePos x="0" y="0"/>
            <wp:positionH relativeFrom="page">
              <wp:posOffset>650654</wp:posOffset>
            </wp:positionH>
            <wp:positionV relativeFrom="page">
              <wp:posOffset>3252498</wp:posOffset>
            </wp:positionV>
            <wp:extent cx="2100580" cy="1778000"/>
            <wp:effectExtent l="0" t="0" r="7620" b="0"/>
            <wp:wrapThrough wrapText="bothSides">
              <wp:wrapPolygon edited="0">
                <wp:start x="0" y="0"/>
                <wp:lineTo x="0" y="21291"/>
                <wp:lineTo x="21417" y="21291"/>
                <wp:lineTo x="21417" y="0"/>
                <wp:lineTo x="0" y="0"/>
              </wp:wrapPolygon>
            </wp:wrapThrough>
            <wp:docPr id="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00580" cy="1778000"/>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71C87D0D" w14:textId="77777777" w:rsidR="006B2D89" w:rsidRDefault="006B2D89" w:rsidP="00594BDE">
      <w:pPr>
        <w:pStyle w:val="Heading1"/>
      </w:pPr>
    </w:p>
    <w:p w14:paraId="5DD0E386" w14:textId="77777777" w:rsidR="006B2D89" w:rsidRDefault="006B2D89" w:rsidP="00594BDE">
      <w:pPr>
        <w:pStyle w:val="Heading1"/>
      </w:pPr>
    </w:p>
    <w:p w14:paraId="1807255A" w14:textId="143E1437" w:rsidR="006B2D89" w:rsidRDefault="006B2D89" w:rsidP="00594BDE">
      <w:pPr>
        <w:pStyle w:val="Heading1"/>
      </w:pPr>
    </w:p>
    <w:p w14:paraId="177B5173" w14:textId="63C013C2" w:rsidR="006B2D89" w:rsidRDefault="006B2D89" w:rsidP="00594BDE">
      <w:pPr>
        <w:pStyle w:val="Heading1"/>
      </w:pPr>
    </w:p>
    <w:p w14:paraId="523222B6" w14:textId="77777777" w:rsidR="006B2D89" w:rsidRDefault="006B2D89" w:rsidP="00594BDE">
      <w:pPr>
        <w:pStyle w:val="Heading1"/>
      </w:pPr>
    </w:p>
    <w:p w14:paraId="5B285765" w14:textId="77777777" w:rsidR="006B2D89" w:rsidRDefault="006B2D89" w:rsidP="00594BDE">
      <w:pPr>
        <w:pStyle w:val="Heading1"/>
      </w:pPr>
    </w:p>
    <w:p w14:paraId="60B4C167" w14:textId="1D0BD2FB" w:rsidR="006B2D89" w:rsidRDefault="00306BD2" w:rsidP="00594BDE">
      <w:pPr>
        <w:pStyle w:val="Heading1"/>
      </w:pPr>
      <w:r>
        <w:rPr>
          <w:noProof/>
        </w:rPr>
        <mc:AlternateContent>
          <mc:Choice Requires="wps">
            <w:drawing>
              <wp:anchor distT="0" distB="0" distL="114300" distR="114300" simplePos="0" relativeHeight="251667456" behindDoc="0" locked="0" layoutInCell="1" allowOverlap="1" wp14:anchorId="45671E58" wp14:editId="54FC02E7">
                <wp:simplePos x="0" y="0"/>
                <wp:positionH relativeFrom="page">
                  <wp:posOffset>736600</wp:posOffset>
                </wp:positionH>
                <wp:positionV relativeFrom="page">
                  <wp:posOffset>3249718</wp:posOffset>
                </wp:positionV>
                <wp:extent cx="6370955" cy="3940865"/>
                <wp:effectExtent l="0" t="0" r="0" b="0"/>
                <wp:wrapThrough wrapText="bothSides">
                  <wp:wrapPolygon edited="0">
                    <wp:start x="215" y="70"/>
                    <wp:lineTo x="215" y="21440"/>
                    <wp:lineTo x="21357" y="21440"/>
                    <wp:lineTo x="21357" y="70"/>
                    <wp:lineTo x="215" y="70"/>
                  </wp:wrapPolygon>
                </wp:wrapThrough>
                <wp:docPr id="6" name="Text Box 6"/>
                <wp:cNvGraphicFramePr/>
                <a:graphic xmlns:a="http://schemas.openxmlformats.org/drawingml/2006/main">
                  <a:graphicData uri="http://schemas.microsoft.com/office/word/2010/wordprocessingShape">
                    <wps:wsp>
                      <wps:cNvSpPr txBox="1"/>
                      <wps:spPr>
                        <a:xfrm>
                          <a:off x="0" y="0"/>
                          <a:ext cx="6370955" cy="394086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462E4257" w14:textId="033FE778" w:rsidR="00306BD2" w:rsidRDefault="00103C28" w:rsidP="007B644F">
                            <w:pPr>
                              <w:rPr>
                                <w:rFonts w:ascii="Helvetica Neue LT Std 85 Heavy" w:hAnsi="Helvetica Neue LT Std 85 Heavy"/>
                                <w:b/>
                                <w:bCs/>
                              </w:rPr>
                            </w:pPr>
                            <w:r w:rsidRPr="00664D45">
                              <w:rPr>
                                <w:rFonts w:ascii="Helvetica Neue LT Std 85 Heavy" w:hAnsi="Helvetica Neue LT Std 85 Heavy"/>
                                <w:b/>
                                <w:bCs/>
                              </w:rPr>
                              <w:softHyphen/>
                            </w:r>
                            <w:r w:rsidR="00306BD2">
                              <w:rPr>
                                <w:rFonts w:ascii="Helvetica Neue LT Std 85 Heavy" w:hAnsi="Helvetica Neue LT Std 85 Heavy"/>
                                <w:b/>
                                <w:bCs/>
                              </w:rPr>
                              <w:t>Additional space for more information</w:t>
                            </w:r>
                          </w:p>
                          <w:p w14:paraId="339F13C7" w14:textId="178A03C6" w:rsidR="00103C28" w:rsidRPr="00664D45" w:rsidRDefault="00103C28" w:rsidP="007B644F">
                            <w:pPr>
                              <w:rPr>
                                <w:rFonts w:ascii="Helvetica Neue LT Std 85 Heavy" w:hAnsi="Helvetica Neue LT Std 85 Heavy"/>
                                <w:b/>
                                <w:bCs/>
                              </w:rPr>
                            </w:pPr>
                            <w:r w:rsidRPr="00664D45">
                              <w:rPr>
                                <w:rFonts w:ascii="Helvetica Neue LT Std 85 Heavy" w:hAnsi="Helvetica Neue LT Std 85 Heavy"/>
                                <w:b/>
                                <w:bCs/>
                              </w:rPr>
                              <w:t>T</w:t>
                            </w:r>
                            <w:r w:rsidR="00306BD2">
                              <w:rPr>
                                <w:rFonts w:ascii="Helvetica Neue LT Std 85 Heavy" w:hAnsi="Helvetica Neue LT Std 85 Heavy"/>
                                <w:b/>
                                <w:bCs/>
                              </w:rPr>
                              <w:t>his</w:t>
                            </w:r>
                            <w:r w:rsidRPr="00664D45">
                              <w:rPr>
                                <w:rFonts w:ascii="Helvetica Neue LT Std 85 Heavy" w:hAnsi="Helvetica Neue LT Std 85 Heavy"/>
                                <w:b/>
                                <w:bCs/>
                              </w:rPr>
                              <w:t xml:space="preserve"> </w:t>
                            </w:r>
                            <w:r w:rsidR="00306BD2" w:rsidRPr="00664D45">
                              <w:rPr>
                                <w:rFonts w:ascii="Helvetica Neue LT Std 85 Heavy" w:hAnsi="Helvetica Neue LT Std 85 Heavy"/>
                                <w:b/>
                                <w:bCs/>
                              </w:rPr>
                              <w:t xml:space="preserve">box can </w:t>
                            </w:r>
                            <w:r w:rsidR="00306BD2">
                              <w:rPr>
                                <w:rFonts w:ascii="Helvetica Neue LT Std 85 Heavy" w:hAnsi="Helvetica Neue LT Std 85 Heavy"/>
                                <w:b/>
                                <w:bCs/>
                              </w:rPr>
                              <w:t xml:space="preserve">still </w:t>
                            </w:r>
                            <w:r w:rsidR="00306BD2" w:rsidRPr="00664D45">
                              <w:rPr>
                                <w:rFonts w:ascii="Helvetica Neue LT Std 85 Heavy" w:hAnsi="Helvetica Neue LT Std 85 Heavy"/>
                                <w:b/>
                                <w:bCs/>
                              </w:rPr>
                              <w:t xml:space="preserve">be resized, rearranged </w:t>
                            </w:r>
                          </w:p>
                          <w:p w14:paraId="78C69288" w14:textId="77777777" w:rsidR="00103C28" w:rsidRPr="007B644F" w:rsidRDefault="00103C28" w:rsidP="007B644F">
                            <w:pPr>
                              <w:rPr>
                                <w:rFonts w:ascii="HelveticaNeueLT Std" w:hAnsi="HelveticaNeueLT Std"/>
                              </w:rPr>
                            </w:pPr>
                            <w:r>
                              <w:rPr>
                                <w:rFonts w:ascii="HelveticaNeueLT Std" w:hAnsi="HelveticaNeueLT Std"/>
                              </w:rPr>
                              <w:t>Body text can go here.</w:t>
                            </w:r>
                          </w:p>
                          <w:p w14:paraId="74F0520E" w14:textId="77777777" w:rsidR="00103C28" w:rsidRDefault="00103C2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671E58" id="Text Box 6" o:spid="_x0000_s1029" type="#_x0000_t202" style="position:absolute;margin-left:58pt;margin-top:255.9pt;width:501.65pt;height:310.3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" filled="f" stroked="f">
                <v:textbox>
                  <w:txbxContent>
                    <w:p w14:paraId="462E4257" w14:textId="033FE778" w:rsidR="00306BD2" w:rsidRDefault="00103C28" w:rsidP="007B644F">
                      <w:pPr>
                        <w:rPr>
                          <w:rFonts w:ascii="Helvetica Neue LT Std 85 Heavy" w:hAnsi="Helvetica Neue LT Std 85 Heavy"/>
                          <w:b/>
                          <w:bCs/>
                        </w:rPr>
                      </w:pPr>
                      <w:r w:rsidRPr="00664D45">
                        <w:rPr>
                          <w:rFonts w:ascii="Helvetica Neue LT Std 85 Heavy" w:hAnsi="Helvetica Neue LT Std 85 Heavy"/>
                          <w:b/>
                          <w:bCs/>
                        </w:rPr>
                        <w:softHyphen/>
                      </w:r>
                      <w:r w:rsidR="00306BD2">
                        <w:rPr>
                          <w:rFonts w:ascii="Helvetica Neue LT Std 85 Heavy" w:hAnsi="Helvetica Neue LT Std 85 Heavy"/>
                          <w:b/>
                          <w:bCs/>
                        </w:rPr>
                        <w:t>Additional space for more information</w:t>
                      </w:r>
                    </w:p>
                    <w:p w14:paraId="339F13C7" w14:textId="178A03C6" w:rsidR="00103C28" w:rsidRPr="00664D45" w:rsidRDefault="00103C28" w:rsidP="007B644F">
                      <w:pPr>
                        <w:rPr>
                          <w:rFonts w:ascii="Helvetica Neue LT Std 85 Heavy" w:hAnsi="Helvetica Neue LT Std 85 Heavy"/>
                          <w:b/>
                          <w:bCs/>
                        </w:rPr>
                      </w:pPr>
                      <w:r w:rsidRPr="00664D45">
                        <w:rPr>
                          <w:rFonts w:ascii="Helvetica Neue LT Std 85 Heavy" w:hAnsi="Helvetica Neue LT Std 85 Heavy"/>
                          <w:b/>
                          <w:bCs/>
                        </w:rPr>
                        <w:t>T</w:t>
                      </w:r>
                      <w:r w:rsidR="00306BD2">
                        <w:rPr>
                          <w:rFonts w:ascii="Helvetica Neue LT Std 85 Heavy" w:hAnsi="Helvetica Neue LT Std 85 Heavy"/>
                          <w:b/>
                          <w:bCs/>
                        </w:rPr>
                        <w:t>his</w:t>
                      </w:r>
                      <w:r w:rsidRPr="00664D45">
                        <w:rPr>
                          <w:rFonts w:ascii="Helvetica Neue LT Std 85 Heavy" w:hAnsi="Helvetica Neue LT Std 85 Heavy"/>
                          <w:b/>
                          <w:bCs/>
                        </w:rPr>
                        <w:t xml:space="preserve"> </w:t>
                      </w:r>
                      <w:r w:rsidR="00306BD2" w:rsidRPr="00664D45">
                        <w:rPr>
                          <w:rFonts w:ascii="Helvetica Neue LT Std 85 Heavy" w:hAnsi="Helvetica Neue LT Std 85 Heavy"/>
                          <w:b/>
                          <w:bCs/>
                        </w:rPr>
                        <w:t xml:space="preserve">box can </w:t>
                      </w:r>
                      <w:r w:rsidR="00306BD2">
                        <w:rPr>
                          <w:rFonts w:ascii="Helvetica Neue LT Std 85 Heavy" w:hAnsi="Helvetica Neue LT Std 85 Heavy"/>
                          <w:b/>
                          <w:bCs/>
                        </w:rPr>
                        <w:t xml:space="preserve">still </w:t>
                      </w:r>
                      <w:r w:rsidR="00306BD2" w:rsidRPr="00664D45">
                        <w:rPr>
                          <w:rFonts w:ascii="Helvetica Neue LT Std 85 Heavy" w:hAnsi="Helvetica Neue LT Std 85 Heavy"/>
                          <w:b/>
                          <w:bCs/>
                        </w:rPr>
                        <w:t xml:space="preserve">be resized, rearranged </w:t>
                      </w:r>
                    </w:p>
                    <w:p w14:paraId="78C69288" w14:textId="77777777" w:rsidR="00103C28" w:rsidRPr="007B644F" w:rsidRDefault="00103C28" w:rsidP="007B644F">
                      <w:pPr>
                        <w:rPr>
                          <w:rFonts w:ascii="HelveticaNeueLT Std" w:hAnsi="HelveticaNeueLT Std"/>
                        </w:rPr>
                      </w:pPr>
                      <w:r>
                        <w:rPr>
                          <w:rFonts w:ascii="HelveticaNeueLT Std" w:hAnsi="HelveticaNeueLT Std"/>
                        </w:rPr>
                        <w:t>Body text can go here.</w:t>
                      </w:r>
                    </w:p>
                    <w:p w14:paraId="74F0520E" w14:textId="77777777" w:rsidR="00103C28" w:rsidRDefault="00103C28"/>
                  </w:txbxContent>
                </v:textbox>
                <w10:wrap type="through" anchorx="page" anchory="page"/>
              </v:shape>
            </w:pict>
          </mc:Fallback>
        </mc:AlternateContent>
      </w:r>
      <w:r>
        <w:rPr>
          <w:noProof/>
        </w:rPr>
        <w:drawing>
          <wp:anchor distT="0" distB="0" distL="114300" distR="114300" simplePos="0" relativeHeight="251650048" behindDoc="0" locked="0" layoutInCell="1" allowOverlap="1" wp14:anchorId="500218F2" wp14:editId="7157F673">
            <wp:simplePos x="0" y="0"/>
            <wp:positionH relativeFrom="page">
              <wp:posOffset>651013</wp:posOffset>
            </wp:positionH>
            <wp:positionV relativeFrom="page">
              <wp:posOffset>3185491</wp:posOffset>
            </wp:positionV>
            <wp:extent cx="6559479" cy="5148415"/>
            <wp:effectExtent l="0" t="0" r="0" b="0"/>
            <wp:wrapThrough wrapText="bothSides">
              <wp:wrapPolygon edited="0">
                <wp:start x="0" y="0"/>
                <wp:lineTo x="0" y="21528"/>
                <wp:lineTo x="21539" y="21528"/>
                <wp:lineTo x="21539" y="0"/>
                <wp:lineTo x="0" y="0"/>
              </wp:wrapPolygon>
            </wp:wrapThrough>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59479" cy="5148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422522" w14:textId="390557F3" w:rsidR="006B2D89" w:rsidRDefault="006B2D89" w:rsidP="00594BDE">
      <w:pPr>
        <w:pStyle w:val="Heading1"/>
      </w:pPr>
    </w:p>
    <w:p w14:paraId="47EEBABE" w14:textId="77777777" w:rsidR="006B2D89" w:rsidRDefault="006B2D89" w:rsidP="00594BDE">
      <w:pPr>
        <w:pStyle w:val="Heading1"/>
      </w:pPr>
    </w:p>
    <w:p w14:paraId="1AF0C607" w14:textId="77777777" w:rsidR="006B2D89" w:rsidRDefault="006B2D89" w:rsidP="00594BDE">
      <w:pPr>
        <w:pStyle w:val="Heading1"/>
      </w:pPr>
    </w:p>
    <w:p w14:paraId="20D658AD" w14:textId="77777777" w:rsidR="006B2D89" w:rsidRDefault="006B2D89" w:rsidP="00594BDE">
      <w:pPr>
        <w:pStyle w:val="Heading1"/>
      </w:pPr>
    </w:p>
    <w:p w14:paraId="63B9F319" w14:textId="77777777" w:rsidR="006B2D89" w:rsidRDefault="006B2D89" w:rsidP="00594BDE">
      <w:pPr>
        <w:pStyle w:val="Heading1"/>
      </w:pPr>
    </w:p>
    <w:p w14:paraId="4B7E57C4" w14:textId="77777777" w:rsidR="006B2D89" w:rsidRDefault="006B2D89" w:rsidP="00594BDE">
      <w:pPr>
        <w:pStyle w:val="Heading1"/>
      </w:pPr>
    </w:p>
    <w:p w14:paraId="327984FB" w14:textId="77777777" w:rsidR="006B2D89" w:rsidRDefault="006B2D89" w:rsidP="00594BDE">
      <w:pPr>
        <w:pStyle w:val="Heading1"/>
      </w:pPr>
    </w:p>
    <w:p w14:paraId="4C516937" w14:textId="77777777" w:rsidR="006B2D89" w:rsidRDefault="006B2D89" w:rsidP="00594BDE">
      <w:pPr>
        <w:pStyle w:val="Heading1"/>
      </w:pPr>
    </w:p>
    <w:p w14:paraId="721485EC" w14:textId="77777777" w:rsidR="006B2D89" w:rsidRDefault="006B2D89" w:rsidP="00594BDE">
      <w:pPr>
        <w:pStyle w:val="Heading1"/>
      </w:pPr>
    </w:p>
    <w:p w14:paraId="1AF554EC" w14:textId="77777777" w:rsidR="006B2D89" w:rsidRDefault="006B2D89" w:rsidP="00594BDE">
      <w:pPr>
        <w:pStyle w:val="Heading1"/>
      </w:pPr>
    </w:p>
    <w:p w14:paraId="162F4DB6" w14:textId="77777777" w:rsidR="006B2D89" w:rsidRDefault="006B2D89" w:rsidP="00594BDE">
      <w:pPr>
        <w:pStyle w:val="Heading1"/>
      </w:pPr>
    </w:p>
    <w:p w14:paraId="12C908E6" w14:textId="62CBF0EE" w:rsidR="00571F2E" w:rsidRDefault="004040DA" w:rsidP="00594BDE">
      <w:pPr>
        <w:pStyle w:val="Heading1"/>
      </w:pPr>
      <w:r>
        <w:rPr>
          <w:noProof/>
        </w:rPr>
        <mc:AlternateContent>
          <mc:Choice Requires="wps">
            <w:drawing>
              <wp:anchor distT="0" distB="0" distL="114300" distR="114300" simplePos="0" relativeHeight="251665408" behindDoc="0" locked="0" layoutInCell="1" allowOverlap="1" wp14:anchorId="0EBFBB5A" wp14:editId="7ABAFE82">
                <wp:simplePos x="0" y="0"/>
                <wp:positionH relativeFrom="page">
                  <wp:posOffset>609600</wp:posOffset>
                </wp:positionH>
                <wp:positionV relativeFrom="page">
                  <wp:posOffset>1524001</wp:posOffset>
                </wp:positionV>
                <wp:extent cx="4521200" cy="1727200"/>
                <wp:effectExtent l="0" t="0" r="0" b="0"/>
                <wp:wrapThrough wrapText="bothSides">
                  <wp:wrapPolygon edited="0">
                    <wp:start x="121" y="0"/>
                    <wp:lineTo x="121" y="21282"/>
                    <wp:lineTo x="21357" y="21282"/>
                    <wp:lineTo x="21357" y="0"/>
                    <wp:lineTo x="121" y="0"/>
                  </wp:wrapPolygon>
                </wp:wrapThrough>
                <wp:docPr id="16" name="Text Box 16"/>
                <wp:cNvGraphicFramePr/>
                <a:graphic xmlns:a="http://schemas.openxmlformats.org/drawingml/2006/main">
                  <a:graphicData uri="http://schemas.microsoft.com/office/word/2010/wordprocessingShape">
                    <wps:wsp>
                      <wps:cNvSpPr txBox="1"/>
                      <wps:spPr>
                        <a:xfrm>
                          <a:off x="0" y="0"/>
                          <a:ext cx="4521200" cy="172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17A9E976" w14:textId="77777777" w:rsidR="00103C28" w:rsidRPr="00166C07" w:rsidRDefault="00103C28">
                            <w:pPr>
                              <w:rPr>
                                <w:rFonts w:ascii="Helvetica Neue LT Std 85 Heavy" w:hAnsi="Helvetica Neue LT Std 85 Heavy"/>
                                <w:b/>
                                <w:bCs/>
                                <w:color w:val="FA6400"/>
                                <w:sz w:val="44"/>
                                <w:szCs w:val="44"/>
                              </w:rPr>
                            </w:pPr>
                            <w:r w:rsidRPr="00166C07">
                              <w:rPr>
                                <w:rFonts w:ascii="Helvetica Neue LT Std 85 Heavy" w:hAnsi="Helvetica Neue LT Std 85 Heavy"/>
                                <w:b/>
                                <w:bCs/>
                                <w:color w:val="FA6400"/>
                                <w:sz w:val="44"/>
                                <w:szCs w:val="44"/>
                              </w:rPr>
                              <w:t>HEADLINE HERE IN ALL CAPS</w:t>
                            </w:r>
                          </w:p>
                          <w:p w14:paraId="6C6E1427" w14:textId="77777777" w:rsidR="00103C28" w:rsidRPr="00664D45" w:rsidRDefault="00103C28">
                            <w:pPr>
                              <w:rPr>
                                <w:rFonts w:ascii="Helvetica Neue LT Std 85 Heavy" w:hAnsi="Helvetica Neue LT Std 85 Heavy"/>
                                <w:b/>
                                <w:bCs/>
                              </w:rPr>
                            </w:pPr>
                            <w:r w:rsidRPr="00664D45">
                              <w:rPr>
                                <w:rFonts w:ascii="Helvetica Neue LT Std 85 Heavy" w:hAnsi="Helvetica Neue LT Std 85 Heavy"/>
                                <w:b/>
                                <w:bCs/>
                              </w:rPr>
                              <w:t xml:space="preserve">SUBHEAD STYLE </w:t>
                            </w:r>
                          </w:p>
                          <w:p w14:paraId="56081686" w14:textId="77777777" w:rsidR="00103C28" w:rsidRPr="00664D45" w:rsidRDefault="00103C28">
                            <w:pPr>
                              <w:rPr>
                                <w:rFonts w:ascii="Helvetica Neue LT Std 55 Roman" w:hAnsi="Helvetica Neue LT Std 55 Roman"/>
                              </w:rPr>
                            </w:pPr>
                            <w:r w:rsidRPr="00664D45">
                              <w:rPr>
                                <w:rFonts w:ascii="Helvetica Neue LT Std 55 Roman" w:hAnsi="Helvetica Neue LT Std 55 Roman"/>
                              </w:rPr>
                              <w:t>Body text style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BFBB5A" id="Text Box 16" o:spid="_x0000_s1030" type="#_x0000_t202" style="position:absolute;margin-left:48pt;margin-top:120pt;width:356pt;height:136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" filled="f" stroked="f">
                <v:textbox>
                  <w:txbxContent>
                    <w:p w14:paraId="17A9E976" w14:textId="77777777" w:rsidR="00103C28" w:rsidRPr="00166C07" w:rsidRDefault="00103C28">
                      <w:pPr>
                        <w:rPr>
                          <w:rFonts w:ascii="Helvetica Neue LT Std 85 Heavy" w:hAnsi="Helvetica Neue LT Std 85 Heavy"/>
                          <w:b/>
                          <w:bCs/>
                          <w:color w:val="FA6400"/>
                          <w:sz w:val="44"/>
                          <w:szCs w:val="44"/>
                        </w:rPr>
                      </w:pPr>
                      <w:r w:rsidRPr="00166C07">
                        <w:rPr>
                          <w:rFonts w:ascii="Helvetica Neue LT Std 85 Heavy" w:hAnsi="Helvetica Neue LT Std 85 Heavy"/>
                          <w:b/>
                          <w:bCs/>
                          <w:color w:val="FA6400"/>
                          <w:sz w:val="44"/>
                          <w:szCs w:val="44"/>
                        </w:rPr>
                        <w:t>HEADLINE HERE IN ALL CAPS</w:t>
                      </w:r>
                    </w:p>
                    <w:p w14:paraId="6C6E1427" w14:textId="77777777" w:rsidR="00103C28" w:rsidRPr="00664D45" w:rsidRDefault="00103C28">
                      <w:pPr>
                        <w:rPr>
                          <w:rFonts w:ascii="Helvetica Neue LT Std 85 Heavy" w:hAnsi="Helvetica Neue LT Std 85 Heavy"/>
                          <w:b/>
                          <w:bCs/>
                        </w:rPr>
                      </w:pPr>
                      <w:r w:rsidRPr="00664D45">
                        <w:rPr>
                          <w:rFonts w:ascii="Helvetica Neue LT Std 85 Heavy" w:hAnsi="Helvetica Neue LT Std 85 Heavy"/>
                          <w:b/>
                          <w:bCs/>
                        </w:rPr>
                        <w:t xml:space="preserve">SUBHEAD STYLE </w:t>
                      </w:r>
                    </w:p>
                    <w:p w14:paraId="56081686" w14:textId="77777777" w:rsidR="00103C28" w:rsidRPr="00664D45" w:rsidRDefault="00103C28">
                      <w:pPr>
                        <w:rPr>
                          <w:rFonts w:ascii="Helvetica Neue LT Std 55 Roman" w:hAnsi="Helvetica Neue LT Std 55 Roman"/>
                        </w:rPr>
                      </w:pPr>
                      <w:r w:rsidRPr="00664D45">
                        <w:rPr>
                          <w:rFonts w:ascii="Helvetica Neue LT Std 55 Roman" w:hAnsi="Helvetica Neue LT Std 55 Roman"/>
                        </w:rPr>
                        <w:t>Body text style</w:t>
                      </w:r>
                    </w:p>
                  </w:txbxContent>
                </v:textbox>
                <w10:wrap type="through" anchorx="page" anchory="page"/>
              </v:shape>
            </w:pict>
          </mc:Fallback>
        </mc:AlternateContent>
      </w:r>
    </w:p>
    <w:sectPr w:rsidR="00571F2E" w:rsidSect="00330CB5">
      <w:headerReference w:type="even" r:id="rId9"/>
      <w:headerReference w:type="default" r:id="rId10"/>
      <w:footerReference w:type="even" r:id="rId11"/>
      <w:footerReference w:type="default" r:id="rId12"/>
      <w:headerReference w:type="first" r:id="rId13"/>
      <w:footerReference w:type="first" r:id="rId14"/>
      <w:pgSz w:w="12240" w:h="15840"/>
      <w:pgMar w:top="360" w:right="360" w:bottom="360" w:left="36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40178B" w14:textId="77777777" w:rsidR="00EC1A11" w:rsidRDefault="00EC1A11" w:rsidP="003E44B8">
      <w:r>
        <w:separator/>
      </w:r>
    </w:p>
  </w:endnote>
  <w:endnote w:type="continuationSeparator" w:id="0">
    <w:p w14:paraId="62B60B8F" w14:textId="77777777" w:rsidR="00EC1A11" w:rsidRDefault="00EC1A11" w:rsidP="003E44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A00002EF" w:usb1="4000207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Helvetica Neue LT Std 85 Heavy">
    <w:panose1 w:val="020B0804020202020204"/>
    <w:charset w:val="00"/>
    <w:family w:val="swiss"/>
    <w:notTrueType/>
    <w:pitch w:val="variable"/>
    <w:sig w:usb0="800000AF" w:usb1="4000204A" w:usb2="00000000" w:usb3="00000000" w:csb0="00000001" w:csb1="00000000"/>
  </w:font>
  <w:font w:name="HelveticaNeueLT Std">
    <w:altName w:val="Arial"/>
    <w:panose1 w:val="020B0604020202020204"/>
    <w:charset w:val="00"/>
    <w:family w:val="swiss"/>
    <w:notTrueType/>
    <w:pitch w:val="variable"/>
    <w:sig w:usb0="800000AF" w:usb1="4000204A" w:usb2="00000000" w:usb3="00000000" w:csb0="00000001" w:csb1="00000000"/>
  </w:font>
  <w:font w:name="Helvetica Neue LT Std 55 Roman">
    <w:panose1 w:val="020B0604020202020204"/>
    <w:charset w:val="00"/>
    <w:family w:val="swiss"/>
    <w:notTrueType/>
    <w:pitch w:val="variable"/>
    <w:sig w:usb0="800000AF" w:usb1="4000204A"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C8875A" w14:textId="77777777" w:rsidR="00166C07" w:rsidRDefault="00166C0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CCB21C" w14:textId="6DF03B5D" w:rsidR="00671C3E" w:rsidRDefault="00671C3E" w:rsidP="00671C3E">
    <w:pPr>
      <w:rPr>
        <w:rFonts w:ascii="Helvetica Neue" w:eastAsia="Times New Roman" w:hAnsi="Helvetica Neue" w:cs="Arial"/>
        <w:color w:val="000000" w:themeColor="text1"/>
        <w:sz w:val="15"/>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Helvetica Neue" w:eastAsia="Times New Roman" w:hAnsi="Helvetica Neue" w:cs="Arial"/>
        <w:color w:val="000000" w:themeColor="text1"/>
        <w:sz w:val="15"/>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166C07">
      <w:rPr>
        <w:rFonts w:ascii="Helvetica Neue" w:eastAsia="Times New Roman" w:hAnsi="Helvetica Neue" w:cs="Arial"/>
        <w:noProof/>
        <w:color w:val="000000" w:themeColor="text1"/>
        <w:sz w:val="15"/>
        <w:szCs w:val="72"/>
      </w:rPr>
      <w:drawing>
        <wp:inline distT="0" distB="0" distL="0" distR="0" wp14:anchorId="34223F12" wp14:editId="385E1253">
          <wp:extent cx="2984500" cy="368300"/>
          <wp:effectExtent l="0" t="0" r="0" b="0"/>
          <wp:docPr id="1" name="Picture 1" descr="A picture containing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akeholder Report-Social Media Info-01-01.png"/>
                  <pic:cNvPicPr/>
                </pic:nvPicPr>
                <pic:blipFill>
                  <a:blip r:embed="rId1"/>
                  <a:stretch>
                    <a:fillRect/>
                  </a:stretch>
                </pic:blipFill>
                <pic:spPr>
                  <a:xfrm>
                    <a:off x="0" y="0"/>
                    <a:ext cx="2984500" cy="368300"/>
                  </a:xfrm>
                  <a:prstGeom prst="rect">
                    <a:avLst/>
                  </a:prstGeom>
                </pic:spPr>
              </pic:pic>
            </a:graphicData>
          </a:graphic>
        </wp:inline>
      </w:drawing>
    </w:r>
  </w:p>
  <w:p w14:paraId="2B7764A6" w14:textId="77777777" w:rsidR="00671C3E" w:rsidRDefault="00671C3E" w:rsidP="00671C3E">
    <w:pPr>
      <w:rPr>
        <w:rFonts w:ascii="Helvetica Neue" w:eastAsia="Times New Roman" w:hAnsi="Helvetica Neue" w:cs="Arial"/>
        <w:color w:val="000000" w:themeColor="text1"/>
        <w:sz w:val="15"/>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B054497" w14:textId="77777777" w:rsidR="00671C3E" w:rsidRDefault="00671C3E" w:rsidP="00671C3E">
    <w:pPr>
      <w:rPr>
        <w:rFonts w:ascii="Helvetica Neue" w:eastAsia="Times New Roman" w:hAnsi="Helvetica Neue" w:cs="Arial"/>
        <w:color w:val="000000" w:themeColor="text1"/>
        <w:sz w:val="15"/>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9BA3B1E" w14:textId="14D1E3C4" w:rsidR="002353AC" w:rsidRDefault="00807582" w:rsidP="00671C3E">
    <w:pPr>
      <w:rPr>
        <w:rFonts w:ascii="Helvetica Neue" w:eastAsia="Times New Roman" w:hAnsi="Helvetica Neue" w:cs="Arial"/>
        <w:color w:val="000000" w:themeColor="text1"/>
        <w:sz w:val="15"/>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noProof/>
      </w:rPr>
      <mc:AlternateContent>
        <mc:Choice Requires="wps">
          <w:drawing>
            <wp:anchor distT="0" distB="0" distL="114300" distR="114300" simplePos="0" relativeHeight="251668480" behindDoc="0" locked="0" layoutInCell="1" allowOverlap="1" wp14:anchorId="56A10E0F" wp14:editId="531B86D5">
              <wp:simplePos x="0" y="0"/>
              <wp:positionH relativeFrom="page">
                <wp:posOffset>555196</wp:posOffset>
              </wp:positionH>
              <wp:positionV relativeFrom="page">
                <wp:posOffset>9000490</wp:posOffset>
              </wp:positionV>
              <wp:extent cx="6869485" cy="734691"/>
              <wp:effectExtent l="0" t="0" r="0" b="0"/>
              <wp:wrapNone/>
              <wp:docPr id="18" name="Text Box 18"/>
              <wp:cNvGraphicFramePr/>
              <a:graphic xmlns:a="http://schemas.openxmlformats.org/drawingml/2006/main">
                <a:graphicData uri="http://schemas.microsoft.com/office/word/2010/wordprocessingShape">
                  <wps:wsp>
                    <wps:cNvSpPr txBox="1"/>
                    <wps:spPr>
                      <a:xfrm>
                        <a:off x="0" y="0"/>
                        <a:ext cx="6869485" cy="734691"/>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txbx>
                      <w:txbxContent>
                        <w:p w14:paraId="45BBBF68" w14:textId="77777777" w:rsidR="00807582" w:rsidRDefault="00807582" w:rsidP="00807582">
                          <w:pPr>
                            <w:shd w:val="clear" w:color="auto" w:fill="FFFFFF"/>
                            <w:spacing w:before="40"/>
                            <w:rPr>
                              <w:rFonts w:ascii="Arial" w:eastAsia="Times New Roman" w:hAnsi="Arial" w:cs="Arial"/>
                              <w:color w:val="EE4E0B"/>
                              <w:sz w:val="11"/>
                              <w:szCs w:val="11"/>
                              <w:u w:val="single"/>
                            </w:rPr>
                          </w:pPr>
                          <w:r w:rsidRPr="00D64CB0">
                            <w:rPr>
                              <w:rFonts w:ascii="Arial" w:eastAsia="Times New Roman" w:hAnsi="Arial" w:cs="Arial"/>
                              <w:color w:val="333333"/>
                              <w:sz w:val="11"/>
                              <w:szCs w:val="11"/>
                            </w:rPr>
                            <w:t>Oklahoma State University, as an equal opportunity employer, complies with all applicable federal and state laws regarding non-discrimination and affirmative action. Oklahoma State University is committed to a policy of equal opportunity for all individuals and does not discriminate based on race, religion, age, sex, color, national origin, marital status, sexual orientation, gender identity/expression, disability, or veteran status with regard to employment, educational programs and activities, and/or admissions. For more information, visit </w:t>
                          </w:r>
                          <w:hyperlink r:id="rId2" w:tgtFrame="_blank" w:history="1">
                            <w:r w:rsidRPr="00166C07">
                              <w:rPr>
                                <w:rFonts w:ascii="Arial" w:eastAsia="Times New Roman" w:hAnsi="Arial" w:cs="Arial"/>
                                <w:color w:val="FA6400"/>
                                <w:sz w:val="11"/>
                                <w:szCs w:val="11"/>
                                <w:u w:val="single"/>
                              </w:rPr>
                              <w:t>https:///eeo.okstate.edu</w:t>
                            </w:r>
                          </w:hyperlink>
                          <w:r w:rsidRPr="00166C07">
                            <w:rPr>
                              <w:rFonts w:ascii="Arial" w:eastAsia="Times New Roman" w:hAnsi="Arial" w:cs="Arial"/>
                              <w:color w:val="FA6400"/>
                              <w:sz w:val="11"/>
                              <w:szCs w:val="11"/>
                              <w:u w:val="single"/>
                            </w:rPr>
                            <w:t xml:space="preserve">. </w:t>
                          </w:r>
                        </w:p>
                        <w:p w14:paraId="4EAAC07D" w14:textId="113DBE99" w:rsidR="00807582" w:rsidRPr="00D64CB0" w:rsidRDefault="00807582" w:rsidP="00807582">
                          <w:pPr>
                            <w:shd w:val="clear" w:color="auto" w:fill="FFFFFF"/>
                            <w:spacing w:before="40"/>
                            <w:rPr>
                              <w:rFonts w:ascii="Arial" w:eastAsia="Times New Roman" w:hAnsi="Arial" w:cs="Arial"/>
                              <w:color w:val="EE4E0B"/>
                              <w:sz w:val="11"/>
                              <w:szCs w:val="11"/>
                              <w:u w:val="single"/>
                            </w:rPr>
                          </w:pPr>
                          <w:r w:rsidRPr="00D64CB0">
                            <w:rPr>
                              <w:rFonts w:ascii="Arial" w:eastAsia="Times New Roman" w:hAnsi="Arial" w:cs="Arial"/>
                              <w:color w:val="333333"/>
                              <w:sz w:val="11"/>
                              <w:szCs w:val="11"/>
                              <w:shd w:val="clear" w:color="auto" w:fill="FFFFFF"/>
                            </w:rPr>
                            <w:t>Issued in furtherance of Cooperative Extension work, acts of May 8 and June 30, 1914, in cooperation with the U.S. Department of Agriculture, Director of Oklahoma Cooperative Extension Service, Oklahoma State University, Stillwater, Oklahoma. This publication is printed and issued by Oklahoma</w:t>
                          </w:r>
                          <w:r>
                            <w:rPr>
                              <w:rFonts w:ascii="Arial" w:eastAsia="Times New Roman" w:hAnsi="Arial" w:cs="Arial"/>
                              <w:color w:val="333333"/>
                              <w:sz w:val="11"/>
                              <w:szCs w:val="11"/>
                              <w:shd w:val="clear" w:color="auto" w:fill="FFFFFF"/>
                            </w:rPr>
                            <w:t xml:space="preserve"> </w:t>
                          </w:r>
                          <w:r w:rsidRPr="00D64CB0">
                            <w:rPr>
                              <w:rFonts w:ascii="Arial" w:eastAsia="Times New Roman" w:hAnsi="Arial" w:cs="Arial"/>
                              <w:color w:val="333333"/>
                              <w:sz w:val="11"/>
                              <w:szCs w:val="11"/>
                              <w:shd w:val="clear" w:color="auto" w:fill="FFFFFF"/>
                            </w:rPr>
                            <w:t>State University as authorized by the Vice President for Agricultural Programs and has been prepared and distributed at a cost of 000 cents per copy.</w:t>
                          </w:r>
                        </w:p>
                        <w:p w14:paraId="07A74EBC" w14:textId="77777777" w:rsidR="00807582" w:rsidRPr="00D64CB0" w:rsidRDefault="00807582" w:rsidP="00807582">
                          <w:pPr>
                            <w:shd w:val="clear" w:color="auto" w:fill="FFFFFF"/>
                            <w:spacing w:before="40" w:after="240"/>
                            <w:rPr>
                              <w:rFonts w:ascii="Arial" w:eastAsia="Times New Roman" w:hAnsi="Arial" w:cs="Arial"/>
                              <w:color w:val="333333"/>
                              <w:sz w:val="11"/>
                              <w:szCs w:val="11"/>
                            </w:rPr>
                          </w:pPr>
                        </w:p>
                        <w:p w14:paraId="3884352D" w14:textId="77777777" w:rsidR="00807582" w:rsidRPr="00D64CB0" w:rsidRDefault="00807582" w:rsidP="00807582">
                          <w:pPr>
                            <w:spacing w:before="40"/>
                            <w:rPr>
                              <w:rFonts w:ascii="Times New Roman" w:eastAsia="Times New Roman" w:hAnsi="Times New Roman" w:cs="Times New Roman"/>
                              <w:sz w:val="11"/>
                              <w:szCs w:val="11"/>
                            </w:rPr>
                          </w:pPr>
                        </w:p>
                        <w:p w14:paraId="42F8BFA3" w14:textId="77777777" w:rsidR="00807582" w:rsidRPr="00D64CB0" w:rsidRDefault="00807582" w:rsidP="00807582">
                          <w:pPr>
                            <w:spacing w:before="40"/>
                            <w:rPr>
                              <w:rFonts w:ascii="Times New Roman" w:hAnsi="Times New Roman" w:cs="Helvetica Neue"/>
                              <w:sz w:val="11"/>
                              <w:szCs w:val="11"/>
                            </w:rPr>
                          </w:pPr>
                        </w:p>
                        <w:p w14:paraId="5BDCA435" w14:textId="77777777" w:rsidR="00807582" w:rsidRPr="00D64CB0" w:rsidRDefault="00807582" w:rsidP="00807582">
                          <w:pPr>
                            <w:spacing w:before="40"/>
                            <w:rPr>
                              <w:rFonts w:ascii="Times New Roman" w:hAnsi="Times New Roman"/>
                              <w:sz w:val="11"/>
                              <w:szCs w:val="11"/>
                            </w:rPr>
                          </w:pPr>
                        </w:p>
                        <w:p w14:paraId="3A9476D9" w14:textId="77777777" w:rsidR="00807582" w:rsidRDefault="00807582" w:rsidP="00807582">
                          <w:pPr>
                            <w:spacing w:before="4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A10E0F" id="_x0000_t202" coordsize="21600,21600" o:spt="202" path="m,l,21600r21600,l21600,xe">
              <v:stroke joinstyle="miter"/>
              <v:path gradientshapeok="t" o:connecttype="rect"/>
            </v:shapetype>
            <v:shape id="Text Box 18" o:spid="_x0000_s1031" type="#_x0000_t202" style="position:absolute;margin-left:43.7pt;margin-top:708.7pt;width:540.9pt;height:57.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" filled="f" stroked="f">
              <v:textbox>
                <w:txbxContent>
                  <w:p w14:paraId="45BBBF68" w14:textId="77777777" w:rsidR="00807582" w:rsidRDefault="00807582" w:rsidP="00807582">
                    <w:pPr>
                      <w:shd w:val="clear" w:color="auto" w:fill="FFFFFF"/>
                      <w:spacing w:before="40"/>
                      <w:rPr>
                        <w:rFonts w:ascii="Arial" w:eastAsia="Times New Roman" w:hAnsi="Arial" w:cs="Arial"/>
                        <w:color w:val="EE4E0B"/>
                        <w:sz w:val="11"/>
                        <w:szCs w:val="11"/>
                        <w:u w:val="single"/>
                      </w:rPr>
                    </w:pPr>
                    <w:r w:rsidRPr="00D64CB0">
                      <w:rPr>
                        <w:rFonts w:ascii="Arial" w:eastAsia="Times New Roman" w:hAnsi="Arial" w:cs="Arial"/>
                        <w:color w:val="333333"/>
                        <w:sz w:val="11"/>
                        <w:szCs w:val="11"/>
                      </w:rPr>
                      <w:t>Oklahoma State University, as an equal opportunity employer, complies with all applicable federal and state laws regarding non-discrimination and affirmative action. Oklahoma State University is committed to a policy of equal opportunity for all individuals and does not discriminate based on race, religion, age, sex, color, national origin, marital status, sexual orientation, gender identity/expression, disability, or veteran status with regard to employment, educational programs and activities, and/or admissions. For more information, visit </w:t>
                    </w:r>
                    <w:hyperlink r:id="rId3" w:tgtFrame="_blank" w:history="1">
                      <w:r w:rsidRPr="00166C07">
                        <w:rPr>
                          <w:rFonts w:ascii="Arial" w:eastAsia="Times New Roman" w:hAnsi="Arial" w:cs="Arial"/>
                          <w:color w:val="FA6400"/>
                          <w:sz w:val="11"/>
                          <w:szCs w:val="11"/>
                          <w:u w:val="single"/>
                        </w:rPr>
                        <w:t>https:///eeo.okstate.edu</w:t>
                      </w:r>
                    </w:hyperlink>
                    <w:r w:rsidRPr="00166C07">
                      <w:rPr>
                        <w:rFonts w:ascii="Arial" w:eastAsia="Times New Roman" w:hAnsi="Arial" w:cs="Arial"/>
                        <w:color w:val="FA6400"/>
                        <w:sz w:val="11"/>
                        <w:szCs w:val="11"/>
                        <w:u w:val="single"/>
                      </w:rPr>
                      <w:t xml:space="preserve">. </w:t>
                    </w:r>
                  </w:p>
                  <w:p w14:paraId="4EAAC07D" w14:textId="113DBE99" w:rsidR="00807582" w:rsidRPr="00D64CB0" w:rsidRDefault="00807582" w:rsidP="00807582">
                    <w:pPr>
                      <w:shd w:val="clear" w:color="auto" w:fill="FFFFFF"/>
                      <w:spacing w:before="40"/>
                      <w:rPr>
                        <w:rFonts w:ascii="Arial" w:eastAsia="Times New Roman" w:hAnsi="Arial" w:cs="Arial"/>
                        <w:color w:val="EE4E0B"/>
                        <w:sz w:val="11"/>
                        <w:szCs w:val="11"/>
                        <w:u w:val="single"/>
                      </w:rPr>
                    </w:pPr>
                    <w:r w:rsidRPr="00D64CB0">
                      <w:rPr>
                        <w:rFonts w:ascii="Arial" w:eastAsia="Times New Roman" w:hAnsi="Arial" w:cs="Arial"/>
                        <w:color w:val="333333"/>
                        <w:sz w:val="11"/>
                        <w:szCs w:val="11"/>
                        <w:shd w:val="clear" w:color="auto" w:fill="FFFFFF"/>
                      </w:rPr>
                      <w:t>Issued in furtherance of Cooperative Extension work, acts of May 8 and June 30, 1914, in cooperation with the U.S. Department of Agriculture, Director of Oklahoma Cooperative Extension Service, Oklahoma State University, Stillwater, Oklahoma. This publication is printed and issued by Oklahoma</w:t>
                    </w:r>
                    <w:r>
                      <w:rPr>
                        <w:rFonts w:ascii="Arial" w:eastAsia="Times New Roman" w:hAnsi="Arial" w:cs="Arial"/>
                        <w:color w:val="333333"/>
                        <w:sz w:val="11"/>
                        <w:szCs w:val="11"/>
                        <w:shd w:val="clear" w:color="auto" w:fill="FFFFFF"/>
                      </w:rPr>
                      <w:t xml:space="preserve"> </w:t>
                    </w:r>
                    <w:r w:rsidRPr="00D64CB0">
                      <w:rPr>
                        <w:rFonts w:ascii="Arial" w:eastAsia="Times New Roman" w:hAnsi="Arial" w:cs="Arial"/>
                        <w:color w:val="333333"/>
                        <w:sz w:val="11"/>
                        <w:szCs w:val="11"/>
                        <w:shd w:val="clear" w:color="auto" w:fill="FFFFFF"/>
                      </w:rPr>
                      <w:t>State University as authorized by the Vice President for Agricultural Programs and has been prepared and distributed at a cost of 000 cents per copy.</w:t>
                    </w:r>
                  </w:p>
                  <w:p w14:paraId="07A74EBC" w14:textId="77777777" w:rsidR="00807582" w:rsidRPr="00D64CB0" w:rsidRDefault="00807582" w:rsidP="00807582">
                    <w:pPr>
                      <w:shd w:val="clear" w:color="auto" w:fill="FFFFFF"/>
                      <w:spacing w:before="40" w:after="240"/>
                      <w:rPr>
                        <w:rFonts w:ascii="Arial" w:eastAsia="Times New Roman" w:hAnsi="Arial" w:cs="Arial"/>
                        <w:color w:val="333333"/>
                        <w:sz w:val="11"/>
                        <w:szCs w:val="11"/>
                      </w:rPr>
                    </w:pPr>
                  </w:p>
                  <w:p w14:paraId="3884352D" w14:textId="77777777" w:rsidR="00807582" w:rsidRPr="00D64CB0" w:rsidRDefault="00807582" w:rsidP="00807582">
                    <w:pPr>
                      <w:spacing w:before="40"/>
                      <w:rPr>
                        <w:rFonts w:ascii="Times New Roman" w:eastAsia="Times New Roman" w:hAnsi="Times New Roman" w:cs="Times New Roman"/>
                        <w:sz w:val="11"/>
                        <w:szCs w:val="11"/>
                      </w:rPr>
                    </w:pPr>
                  </w:p>
                  <w:p w14:paraId="42F8BFA3" w14:textId="77777777" w:rsidR="00807582" w:rsidRPr="00D64CB0" w:rsidRDefault="00807582" w:rsidP="00807582">
                    <w:pPr>
                      <w:spacing w:before="40"/>
                      <w:rPr>
                        <w:rFonts w:ascii="Times New Roman" w:hAnsi="Times New Roman" w:cs="Helvetica Neue"/>
                        <w:sz w:val="11"/>
                        <w:szCs w:val="11"/>
                      </w:rPr>
                    </w:pPr>
                  </w:p>
                  <w:p w14:paraId="5BDCA435" w14:textId="77777777" w:rsidR="00807582" w:rsidRPr="00D64CB0" w:rsidRDefault="00807582" w:rsidP="00807582">
                    <w:pPr>
                      <w:spacing w:before="40"/>
                      <w:rPr>
                        <w:rFonts w:ascii="Times New Roman" w:hAnsi="Times New Roman"/>
                        <w:sz w:val="11"/>
                        <w:szCs w:val="11"/>
                      </w:rPr>
                    </w:pPr>
                  </w:p>
                  <w:p w14:paraId="3A9476D9" w14:textId="77777777" w:rsidR="00807582" w:rsidRDefault="00807582" w:rsidP="00807582">
                    <w:pPr>
                      <w:spacing w:before="40"/>
                    </w:pPr>
                  </w:p>
                </w:txbxContent>
              </v:textbox>
              <w10:wrap anchorx="page" anchory="page"/>
            </v:shape>
          </w:pict>
        </mc:Fallback>
      </mc:AlternateContent>
    </w:r>
  </w:p>
  <w:p w14:paraId="0153DC78" w14:textId="7293B26C" w:rsidR="002353AC" w:rsidRPr="002353AC" w:rsidRDefault="002353AC" w:rsidP="002353AC">
    <w:pPr>
      <w:jc w:val="center"/>
      <w:rPr>
        <w:rFonts w:ascii="Helvetica Neue" w:hAnsi="Helvetica Neue"/>
        <w:color w:val="000000" w:themeColor="text1"/>
        <w:sz w:val="15"/>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6808720D" w14:textId="7FC69ABB" w:rsidR="00103C28" w:rsidRDefault="0063279E">
    <w:pPr>
      <w:pStyle w:val="Footer"/>
    </w:pPr>
    <w:r>
      <w:rPr>
        <w:noProof/>
      </w:rPr>
      <w:drawing>
        <wp:anchor distT="0" distB="0" distL="114300" distR="114300" simplePos="0" relativeHeight="251661312" behindDoc="0" locked="0" layoutInCell="1" allowOverlap="1" wp14:anchorId="304A3DA9" wp14:editId="012AE482">
          <wp:simplePos x="0" y="0"/>
          <wp:positionH relativeFrom="column">
            <wp:posOffset>444500</wp:posOffset>
          </wp:positionH>
          <wp:positionV relativeFrom="paragraph">
            <wp:posOffset>2805797</wp:posOffset>
          </wp:positionV>
          <wp:extent cx="2615567" cy="47372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CES_logo_horizontal_CMYK.eps"/>
                  <pic:cNvPicPr/>
                </pic:nvPicPr>
                <pic:blipFill>
                  <a:blip r:embed="rId4"/>
                  <a:stretch>
                    <a:fillRect/>
                  </a:stretch>
                </pic:blipFill>
                <pic:spPr>
                  <a:xfrm>
                    <a:off x="0" y="0"/>
                    <a:ext cx="2615567" cy="473725"/>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8994FA" w14:textId="77777777" w:rsidR="00166C07" w:rsidRDefault="00166C0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CBB448" w14:textId="77777777" w:rsidR="00EC1A11" w:rsidRDefault="00EC1A11" w:rsidP="003E44B8">
      <w:r>
        <w:separator/>
      </w:r>
    </w:p>
  </w:footnote>
  <w:footnote w:type="continuationSeparator" w:id="0">
    <w:p w14:paraId="19792BAE" w14:textId="77777777" w:rsidR="00EC1A11" w:rsidRDefault="00EC1A11" w:rsidP="003E44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9CD7A0" w14:textId="77777777" w:rsidR="00166C07" w:rsidRDefault="00166C0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1788F8" w14:textId="45DD4B60" w:rsidR="00103C28" w:rsidRDefault="00406C8A">
    <w:pPr>
      <w:pStyle w:val="Header"/>
    </w:pPr>
    <w:bookmarkStart w:id="0" w:name="_GoBack"/>
    <w:bookmarkEnd w:id="0"/>
    <w:r>
      <w:rPr>
        <w:noProof/>
      </w:rPr>
      <w:drawing>
        <wp:inline distT="0" distB="0" distL="0" distR="0" wp14:anchorId="69889ACF" wp14:editId="55A183F5">
          <wp:extent cx="4025900" cy="596900"/>
          <wp:effectExtent l="0" t="0" r="0" b="0"/>
          <wp:docPr id="2" name="Picture 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CES-H-RGB.png"/>
                  <pic:cNvPicPr/>
                </pic:nvPicPr>
                <pic:blipFill>
                  <a:blip r:embed="rId1"/>
                  <a:stretch>
                    <a:fillRect/>
                  </a:stretch>
                </pic:blipFill>
                <pic:spPr>
                  <a:xfrm>
                    <a:off x="0" y="0"/>
                    <a:ext cx="4025900" cy="596900"/>
                  </a:xfrm>
                  <a:prstGeom prst="rect">
                    <a:avLst/>
                  </a:prstGeom>
                </pic:spPr>
              </pic:pic>
            </a:graphicData>
          </a:graphic>
        </wp:inline>
      </w:drawing>
    </w:r>
    <w:r w:rsidR="00FE1884" w:rsidRPr="00594BDE">
      <w:rPr>
        <w:noProof/>
      </w:rPr>
      <w:drawing>
        <wp:anchor distT="0" distB="0" distL="114300" distR="114300" simplePos="0" relativeHeight="251658240" behindDoc="0" locked="0" layoutInCell="1" allowOverlap="1" wp14:anchorId="2178DA4E" wp14:editId="4D2FD2C2">
          <wp:simplePos x="0" y="0"/>
          <wp:positionH relativeFrom="column">
            <wp:posOffset>1666875</wp:posOffset>
          </wp:positionH>
          <wp:positionV relativeFrom="paragraph">
            <wp:posOffset>785035</wp:posOffset>
          </wp:positionV>
          <wp:extent cx="6578600" cy="15240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578600" cy="1524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AD1E69" w14:textId="77777777" w:rsidR="00166C07" w:rsidRDefault="00166C0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5279E7"/>
    <w:multiLevelType w:val="hybridMultilevel"/>
    <w:tmpl w:val="A552D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embedSystemFonts/>
  <w:proofState w:spelling="clean" w:grammar="clean"/>
  <w:attachedTemplate r:id="rId1"/>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PubVPasteboard_" w:val="1"/>
    <w:docVar w:name="OpenInPublishingView" w:val="0"/>
  </w:docVars>
  <w:rsids>
    <w:rsidRoot w:val="00594BDE"/>
    <w:rsid w:val="00062F48"/>
    <w:rsid w:val="00103C28"/>
    <w:rsid w:val="001202C3"/>
    <w:rsid w:val="001475C8"/>
    <w:rsid w:val="00166C07"/>
    <w:rsid w:val="002353AC"/>
    <w:rsid w:val="002505BE"/>
    <w:rsid w:val="00275B44"/>
    <w:rsid w:val="0028082B"/>
    <w:rsid w:val="002A2740"/>
    <w:rsid w:val="002A6313"/>
    <w:rsid w:val="00306BD2"/>
    <w:rsid w:val="00330CB5"/>
    <w:rsid w:val="0035153D"/>
    <w:rsid w:val="003E44B8"/>
    <w:rsid w:val="004040DA"/>
    <w:rsid w:val="00406C8A"/>
    <w:rsid w:val="00430555"/>
    <w:rsid w:val="0044738E"/>
    <w:rsid w:val="004A00EB"/>
    <w:rsid w:val="004B66A6"/>
    <w:rsid w:val="004D3693"/>
    <w:rsid w:val="00561394"/>
    <w:rsid w:val="00571F2E"/>
    <w:rsid w:val="00594BDE"/>
    <w:rsid w:val="00596066"/>
    <w:rsid w:val="00606B9E"/>
    <w:rsid w:val="0063279E"/>
    <w:rsid w:val="00664D45"/>
    <w:rsid w:val="0066531A"/>
    <w:rsid w:val="00671C3E"/>
    <w:rsid w:val="00691CBE"/>
    <w:rsid w:val="006B2D89"/>
    <w:rsid w:val="006C0F84"/>
    <w:rsid w:val="006F5E16"/>
    <w:rsid w:val="00795A18"/>
    <w:rsid w:val="007A2179"/>
    <w:rsid w:val="007B644F"/>
    <w:rsid w:val="00807582"/>
    <w:rsid w:val="00814602"/>
    <w:rsid w:val="00873355"/>
    <w:rsid w:val="008E096F"/>
    <w:rsid w:val="008E784F"/>
    <w:rsid w:val="00B00C78"/>
    <w:rsid w:val="00B3431E"/>
    <w:rsid w:val="00B43559"/>
    <w:rsid w:val="00B4584F"/>
    <w:rsid w:val="00B66491"/>
    <w:rsid w:val="00BC0CE3"/>
    <w:rsid w:val="00C67D3B"/>
    <w:rsid w:val="00DF0874"/>
    <w:rsid w:val="00EA057F"/>
    <w:rsid w:val="00EA1C47"/>
    <w:rsid w:val="00EC1A11"/>
    <w:rsid w:val="00F14C1A"/>
    <w:rsid w:val="00FE1884"/>
    <w:rsid w:val="00FE4117"/>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03A8057"/>
  <w15:docId w15:val="{B1BE4689-9D5A-7E48-A994-39CD713876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7B644F"/>
  </w:style>
  <w:style w:type="paragraph" w:styleId="Heading1">
    <w:name w:val="heading 1"/>
    <w:basedOn w:val="Normal"/>
    <w:next w:val="Normal"/>
    <w:link w:val="Heading1Char"/>
    <w:uiPriority w:val="9"/>
    <w:qFormat/>
    <w:rsid w:val="00594BDE"/>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E44B8"/>
    <w:pPr>
      <w:tabs>
        <w:tab w:val="center" w:pos="4320"/>
        <w:tab w:val="right" w:pos="8640"/>
      </w:tabs>
    </w:pPr>
  </w:style>
  <w:style w:type="character" w:customStyle="1" w:styleId="HeaderChar">
    <w:name w:val="Header Char"/>
    <w:basedOn w:val="DefaultParagraphFont"/>
    <w:link w:val="Header"/>
    <w:uiPriority w:val="99"/>
    <w:rsid w:val="003E44B8"/>
  </w:style>
  <w:style w:type="paragraph" w:styleId="Footer">
    <w:name w:val="footer"/>
    <w:basedOn w:val="Normal"/>
    <w:link w:val="FooterChar"/>
    <w:uiPriority w:val="99"/>
    <w:unhideWhenUsed/>
    <w:rsid w:val="003E44B8"/>
    <w:pPr>
      <w:tabs>
        <w:tab w:val="center" w:pos="4320"/>
        <w:tab w:val="right" w:pos="8640"/>
      </w:tabs>
    </w:pPr>
  </w:style>
  <w:style w:type="character" w:customStyle="1" w:styleId="FooterChar">
    <w:name w:val="Footer Char"/>
    <w:basedOn w:val="DefaultParagraphFont"/>
    <w:link w:val="Footer"/>
    <w:uiPriority w:val="99"/>
    <w:rsid w:val="003E44B8"/>
  </w:style>
  <w:style w:type="paragraph" w:styleId="ListParagraph">
    <w:name w:val="List Paragraph"/>
    <w:basedOn w:val="Normal"/>
    <w:uiPriority w:val="34"/>
    <w:qFormat/>
    <w:rsid w:val="007B644F"/>
    <w:pPr>
      <w:ind w:left="720"/>
      <w:contextualSpacing/>
    </w:pPr>
  </w:style>
  <w:style w:type="character" w:customStyle="1" w:styleId="Heading1Char">
    <w:name w:val="Heading 1 Char"/>
    <w:basedOn w:val="DefaultParagraphFont"/>
    <w:link w:val="Heading1"/>
    <w:uiPriority w:val="9"/>
    <w:rsid w:val="00594BDE"/>
    <w:rPr>
      <w:rFonts w:asciiTheme="majorHAnsi" w:eastAsiaTheme="majorEastAsia" w:hAnsiTheme="majorHAnsi" w:cstheme="majorBidi"/>
      <w:color w:val="365F91" w:themeColor="accent1" w:themeShade="BF"/>
      <w:sz w:val="32"/>
      <w:szCs w:val="32"/>
    </w:rPr>
  </w:style>
  <w:style w:type="paragraph" w:customStyle="1" w:styleId="p1">
    <w:name w:val="p1"/>
    <w:basedOn w:val="Normal"/>
    <w:rsid w:val="00691CBE"/>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semiHidden/>
    <w:unhideWhenUsed/>
    <w:rsid w:val="00691CB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0664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hyperlink" Target="https://eeo.okstate.edu/" TargetMode="External"/><Relationship Id="rId2" Type="http://schemas.openxmlformats.org/officeDocument/2006/relationships/hyperlink" Target="https://eeo.okstate.edu/" TargetMode="External"/><Relationship Id="rId1" Type="http://schemas.openxmlformats.org/officeDocument/2006/relationships/image" Target="media/image5.png"/><Relationship Id="rId4" Type="http://schemas.openxmlformats.org/officeDocument/2006/relationships/image" Target="media/image6.emf"/></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Volumes/ACS/Publications%20Sync/OCES%20-%20Extension/OCESStakeholderReportTemplate/OCESStakeholderReportTemplate_Update16011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OCESStakeholderReportTemplate_Update160111.dotx</Template>
  <TotalTime>3</TotalTime>
  <Pages>2</Pages>
  <Words>5</Words>
  <Characters>29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Oklahoma State University</Company>
  <LinksUpToDate>false</LinksUpToDate>
  <CharactersWithSpaces>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Honegger</dc:creator>
  <cp:keywords/>
  <dc:description/>
  <cp:lastModifiedBy>Jones, Amanda Ann</cp:lastModifiedBy>
  <cp:revision>3</cp:revision>
  <cp:lastPrinted>2018-12-18T15:52:00Z</cp:lastPrinted>
  <dcterms:created xsi:type="dcterms:W3CDTF">2020-03-03T21:10:00Z</dcterms:created>
  <dcterms:modified xsi:type="dcterms:W3CDTF">2020-03-04T18:03:00Z</dcterms:modified>
</cp:coreProperties>
</file>